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Lancashire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Lancashire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Lancashire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Lancashire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Lancashire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Lancashire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West Lancashire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Lancashire is estimated to be </w:t>
      </w:r>
      <w:r w:rsidRPr="00773DF7">
        <w:rPr>
          <w:rFonts w:ascii="Libre Franklin Light" w:eastAsia="Times New Roman" w:hAnsi="Libre Franklin Light" w:cs="Calibri Light"/>
          <w:b/>
          <w:bCs/>
          <w:color w:val="C45911" w:themeColor="accent2" w:themeShade="BF"/>
        </w:rPr>
        <w:t xml:space="preserve">£1,252,337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Lancashire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Lancashire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Lancashire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Lancashire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Lanca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Lancashire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Lanca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Lancashire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Lancashire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Lanca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Lancashire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Lancashire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Lancashire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Lancashire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Lancashire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Lancashire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£1,252,337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Lancashire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£20,399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£421,853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£30,220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£755,784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£1,252,337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Lancashire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Lancashire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Lancashire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Lancashire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Lancashire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Lancashire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Lancashire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Lancashire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34E9554-E38A-4BA9-B84C-4F50412C0EC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